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 w:val="24"/>
        </w:rPr>
        <w:alias w:val="Author"/>
        <w:id w:val="4828253"/>
        <w:placeholder>
          <w:docPart w:val="D61B4480402448189D2DE2814DB77F2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685B98" w:rsidRPr="003E20A5" w:rsidRDefault="002D536B">
          <w:pPr>
            <w:pStyle w:val="Bold"/>
            <w:rPr>
              <w:sz w:val="24"/>
            </w:rPr>
          </w:pPr>
          <w:r w:rsidRPr="003E20A5">
            <w:rPr>
              <w:sz w:val="24"/>
            </w:rPr>
            <w:t>Jan Hlavatý</w:t>
          </w:r>
        </w:p>
      </w:sdtContent>
    </w:sdt>
    <w:p w:rsidR="00685B98" w:rsidRPr="003E20A5" w:rsidRDefault="002D536B">
      <w:pPr>
        <w:rPr>
          <w:sz w:val="24"/>
        </w:rPr>
      </w:pPr>
      <w:r w:rsidRPr="003E20A5">
        <w:rPr>
          <w:sz w:val="24"/>
        </w:rPr>
        <w:t>Hlavní 32</w:t>
      </w:r>
    </w:p>
    <w:p w:rsidR="00685B98" w:rsidRPr="003E20A5" w:rsidRDefault="002D536B">
      <w:pPr>
        <w:rPr>
          <w:sz w:val="24"/>
        </w:rPr>
      </w:pPr>
      <w:r w:rsidRPr="003E20A5">
        <w:rPr>
          <w:sz w:val="24"/>
        </w:rPr>
        <w:t>434 01 Most</w:t>
      </w:r>
    </w:p>
    <w:p w:rsidR="00685B98" w:rsidRPr="003E20A5" w:rsidRDefault="00685B98">
      <w:pPr>
        <w:pStyle w:val="RecipientName-Address"/>
        <w:rPr>
          <w:rFonts w:eastAsiaTheme="minorHAnsi"/>
          <w:sz w:val="24"/>
        </w:rPr>
      </w:pPr>
    </w:p>
    <w:p w:rsidR="00685B98" w:rsidRPr="003E20A5" w:rsidRDefault="00685B98">
      <w:pPr>
        <w:rPr>
          <w:sz w:val="24"/>
        </w:rPr>
      </w:pPr>
    </w:p>
    <w:p w:rsidR="00685B98" w:rsidRPr="003E20A5" w:rsidRDefault="00685B98">
      <w:pPr>
        <w:rPr>
          <w:sz w:val="24"/>
        </w:rPr>
      </w:pPr>
    </w:p>
    <w:p w:rsidR="00685B98" w:rsidRPr="003E20A5" w:rsidRDefault="003E20A5">
      <w:pPr>
        <w:pStyle w:val="Greeting"/>
        <w:rPr>
          <w:sz w:val="24"/>
        </w:rPr>
      </w:pPr>
      <w:r w:rsidRPr="003E20A5">
        <w:rPr>
          <w:sz w:val="24"/>
        </w:rPr>
        <w:t>Vážený</w:t>
      </w:r>
      <w:r w:rsidR="002D536B" w:rsidRPr="003E20A5">
        <w:rPr>
          <w:sz w:val="24"/>
        </w:rPr>
        <w:t xml:space="preserve"> pane,</w:t>
      </w:r>
    </w:p>
    <w:p w:rsidR="00685B98" w:rsidRPr="003E20A5" w:rsidRDefault="002D536B">
      <w:pPr>
        <w:pStyle w:val="BodyCopy"/>
        <w:rPr>
          <w:sz w:val="24"/>
        </w:rPr>
      </w:pPr>
      <w:r w:rsidRPr="003E20A5">
        <w:rPr>
          <w:sz w:val="24"/>
        </w:rPr>
        <w:t>dne 12. 8. 2013 jsem Vás telefonicky žádal o zaslání duplikátu mého osvědčení. Vzhledem k tomu, že od té doby uplynul měsíc a duplikát jsem neobdržel, žádám Vás znovu doporučeným dopisem.</w:t>
      </w:r>
    </w:p>
    <w:p w:rsidR="00685B98" w:rsidRPr="003E20A5" w:rsidRDefault="003E20A5">
      <w:pPr>
        <w:pStyle w:val="Closure"/>
        <w:rPr>
          <w:i w:val="0"/>
          <w:sz w:val="24"/>
        </w:rPr>
      </w:pPr>
      <w:r w:rsidRPr="003E20A5">
        <w:rPr>
          <w:i w:val="0"/>
          <w:sz w:val="24"/>
        </w:rPr>
        <w:t>S pozdravem,</w:t>
      </w:r>
    </w:p>
    <w:sdt>
      <w:sdtPr>
        <w:rPr>
          <w:i w:val="0"/>
          <w:sz w:val="24"/>
        </w:rPr>
        <w:alias w:val="Author"/>
        <w:id w:val="4828319"/>
        <w:placeholder>
          <w:docPart w:val="08C6CB975E804766BCEDA8130D24134A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685B98" w:rsidRPr="003E20A5" w:rsidRDefault="002D536B">
          <w:pPr>
            <w:pStyle w:val="Closure"/>
            <w:rPr>
              <w:i w:val="0"/>
              <w:sz w:val="24"/>
            </w:rPr>
          </w:pPr>
          <w:r w:rsidRPr="003E20A5">
            <w:rPr>
              <w:i w:val="0"/>
              <w:sz w:val="24"/>
            </w:rPr>
            <w:t>Jan Hlavatý</w:t>
          </w:r>
        </w:p>
      </w:sdtContent>
    </w:sdt>
    <w:bookmarkStart w:id="0" w:name="_GoBack" w:displacedByCustomXml="prev"/>
    <w:bookmarkEnd w:id="0" w:displacedByCustomXml="prev"/>
    <w:sectPr w:rsidR="00685B98" w:rsidRPr="003E20A5">
      <w:pgSz w:w="11907" w:h="16839" w:code="9"/>
      <w:pgMar w:top="1080" w:right="2160" w:bottom="1440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5EB4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3A0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AAA2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22CA0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1326E1"/>
    <w:multiLevelType w:val="hybridMultilevel"/>
    <w:tmpl w:val="5BDE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16E13"/>
    <w:multiLevelType w:val="hybridMultilevel"/>
    <w:tmpl w:val="4E28D91E"/>
    <w:lvl w:ilvl="0" w:tplc="E01AF61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9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36B"/>
    <w:rsid w:val="000443B6"/>
    <w:rsid w:val="002D536B"/>
    <w:rsid w:val="003E20A5"/>
    <w:rsid w:val="004559E0"/>
    <w:rsid w:val="0068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67D207C-E2A5-466B-9B12-82F102C5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0" w:line="240" w:lineRule="auto"/>
    </w:pPr>
    <w:rPr>
      <w:rFonts w:eastAsia="Times New Roman" w:cs="Times New Roman"/>
      <w:sz w:val="18"/>
      <w:szCs w:val="24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Enclosure">
    <w:name w:val="Enclosure"/>
    <w:basedOn w:val="Normln"/>
    <w:qFormat/>
    <w:pPr>
      <w:spacing w:before="1200"/>
    </w:pPr>
    <w:rPr>
      <w:caps/>
      <w:spacing w:val="10"/>
      <w:sz w:val="14"/>
    </w:rPr>
  </w:style>
  <w:style w:type="paragraph" w:customStyle="1" w:styleId="Closure">
    <w:name w:val="Closure"/>
    <w:basedOn w:val="Normln"/>
    <w:qFormat/>
    <w:pPr>
      <w:spacing w:before="600"/>
    </w:pPr>
    <w:rPr>
      <w:i/>
    </w:rPr>
  </w:style>
  <w:style w:type="paragraph" w:customStyle="1" w:styleId="RecipientName-Address">
    <w:name w:val="Recipient Name - Address"/>
    <w:basedOn w:val="Normln"/>
    <w:qFormat/>
    <w:pPr>
      <w:spacing w:before="600"/>
    </w:pPr>
    <w:rPr>
      <w:b/>
      <w:spacing w:val="10"/>
    </w:rPr>
  </w:style>
  <w:style w:type="paragraph" w:customStyle="1" w:styleId="BodyCopy">
    <w:name w:val="Body Copy"/>
    <w:basedOn w:val="Normln"/>
    <w:qFormat/>
    <w:pPr>
      <w:spacing w:after="200" w:line="264" w:lineRule="auto"/>
    </w:pPr>
  </w:style>
  <w:style w:type="paragraph" w:customStyle="1" w:styleId="BulletedList">
    <w:name w:val="Bulleted List"/>
    <w:basedOn w:val="BodyCopy"/>
    <w:qFormat/>
    <w:pPr>
      <w:numPr>
        <w:numId w:val="6"/>
      </w:numPr>
      <w:contextualSpacing/>
    </w:pPr>
  </w:style>
  <w:style w:type="paragraph" w:customStyle="1" w:styleId="Greeting">
    <w:name w:val="Greeting"/>
    <w:basedOn w:val="Normln"/>
    <w:qFormat/>
    <w:pPr>
      <w:spacing w:before="600" w:after="200"/>
    </w:pPr>
  </w:style>
  <w:style w:type="paragraph" w:customStyle="1" w:styleId="RecipeintTitle">
    <w:name w:val="Recipeint Title"/>
    <w:basedOn w:val="Normln"/>
    <w:qFormat/>
    <w:rPr>
      <w:i/>
    </w:rPr>
  </w:style>
  <w:style w:type="paragraph" w:customStyle="1" w:styleId="DateofLetter">
    <w:name w:val="Date of Letter"/>
    <w:basedOn w:val="Normln"/>
    <w:qFormat/>
    <w:pPr>
      <w:spacing w:before="1200"/>
    </w:pPr>
  </w:style>
  <w:style w:type="paragraph" w:customStyle="1" w:styleId="Bold">
    <w:name w:val="Bold"/>
    <w:basedOn w:val="BodyCopy"/>
    <w:qFormat/>
    <w:pPr>
      <w:spacing w:after="0" w:line="240" w:lineRule="auto"/>
    </w:pPr>
    <w:rPr>
      <w:b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AppData\Roaming\Microsoft\&#352;ablony\Pr&#367;vodn&#237;%20dopis%20k%20odpov&#283;di%20na%20inzer&#225;t,%20kr&#225;tk&#25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1B4480402448189D2DE2814DB77F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F152C0-A36F-414F-92C4-A197E0F0F030}"/>
      </w:docPartPr>
      <w:docPartBody>
        <w:p w:rsidR="00E146DE" w:rsidRDefault="00CB1745">
          <w:pPr>
            <w:pStyle w:val="D61B4480402448189D2DE2814DB77F21"/>
          </w:pPr>
          <w:r>
            <w:t>[Vaše jméno]</w:t>
          </w:r>
        </w:p>
      </w:docPartBody>
    </w:docPart>
    <w:docPart>
      <w:docPartPr>
        <w:name w:val="08C6CB975E804766BCEDA8130D2413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EBFEEB-F8E6-40E4-9E09-0563E53D6187}"/>
      </w:docPartPr>
      <w:docPartBody>
        <w:p w:rsidR="00E146DE" w:rsidRDefault="00CB1745">
          <w:pPr>
            <w:pStyle w:val="08C6CB975E804766BCEDA8130D24134A"/>
          </w:pPr>
          <w:r>
            <w:t>[Your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45"/>
    <w:rsid w:val="00272D23"/>
    <w:rsid w:val="00CB1745"/>
    <w:rsid w:val="00E1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61B4480402448189D2DE2814DB77F21">
    <w:name w:val="D61B4480402448189D2DE2814DB77F21"/>
  </w:style>
  <w:style w:type="paragraph" w:customStyle="1" w:styleId="91F275CDFD79421FADA2398491EAA7DF">
    <w:name w:val="91F275CDFD79421FADA2398491EAA7DF"/>
  </w:style>
  <w:style w:type="paragraph" w:customStyle="1" w:styleId="D199BB525A134E7EA934DD4E1E348FCD">
    <w:name w:val="D199BB525A134E7EA934DD4E1E348FCD"/>
  </w:style>
  <w:style w:type="paragraph" w:customStyle="1" w:styleId="7F6FF4AE7C234C178ECCFA5A2004613A">
    <w:name w:val="7F6FF4AE7C234C178ECCFA5A2004613A"/>
  </w:style>
  <w:style w:type="paragraph" w:customStyle="1" w:styleId="3B1557AC0F7B4692B366680027E9EAC7">
    <w:name w:val="3B1557AC0F7B4692B366680027E9EAC7"/>
  </w:style>
  <w:style w:type="paragraph" w:customStyle="1" w:styleId="46B15662F4FA46A5AC678725E128084B">
    <w:name w:val="46B15662F4FA46A5AC678725E128084B"/>
  </w:style>
  <w:style w:type="paragraph" w:customStyle="1" w:styleId="B305F850FD904986BA77E3E48F54EF80">
    <w:name w:val="B305F850FD904986BA77E3E48F54EF80"/>
  </w:style>
  <w:style w:type="paragraph" w:customStyle="1" w:styleId="C6A5119EA3BD475FA074659D236DC7EB">
    <w:name w:val="C6A5119EA3BD475FA074659D236DC7EB"/>
  </w:style>
  <w:style w:type="paragraph" w:customStyle="1" w:styleId="4805653943784FF2A19FF4CBB8716A74">
    <w:name w:val="4805653943784FF2A19FF4CBB8716A74"/>
  </w:style>
  <w:style w:type="paragraph" w:customStyle="1" w:styleId="B4409A6B40D24BD5B72DD7A2E64A1519">
    <w:name w:val="B4409A6B40D24BD5B72DD7A2E64A1519"/>
  </w:style>
  <w:style w:type="paragraph" w:customStyle="1" w:styleId="08C6CB975E804766BCEDA8130D24134A">
    <w:name w:val="08C6CB975E804766BCEDA8130D2413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2013-05-17T00:00:00</PublishDate>
  <Abstract/>
  <CompanyAddress/>
  <CompanyPhone/>
  <CompanyFax/>
  <CompanyEmail/>
</CoverPageProperties>
</file>

<file path=customXml/item2.xml><?xml version="1.0" encoding="utf-8"?>
<t:templateProperties xmlns:t="http://schemas.microsoft.com/templates/2006/recipientData">
  <t:recipientName/>
</t:template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146CC5-D3C5-43BB-AF4E-26D9B320BDC6}">
  <ds:schemaRefs>
    <ds:schemaRef ds:uri="http://schemas.microsoft.com/templates/2006/recipientData"/>
  </ds:schemaRefs>
</ds:datastoreItem>
</file>

<file path=customXml/itemProps3.xml><?xml version="1.0" encoding="utf-8"?>
<ds:datastoreItem xmlns:ds="http://schemas.openxmlformats.org/officeDocument/2006/customXml" ds:itemID="{2DCD5606-D6B4-46D5-9700-97F9F1F449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Průvodní dopis k odpovědi na inzerát, krátký</Template>
  <TotalTime>11</TotalTime>
  <Pages>1</Pages>
  <Words>38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Cover letter in response to ad, short</vt:lpstr>
      <vt:lpstr/>
    </vt:vector>
  </TitlesOfParts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letter in response to ad, short</dc:title>
  <dc:subject/>
  <dc:creator>Jan Hlavatý</dc:creator>
  <cp:keywords/>
  <cp:lastModifiedBy>Jan Hlavatý</cp:lastModifiedBy>
  <cp:revision>3</cp:revision>
  <cp:lastPrinted>2006-08-01T17:47:00Z</cp:lastPrinted>
  <dcterms:created xsi:type="dcterms:W3CDTF">2014-10-22T15:26:00Z</dcterms:created>
  <dcterms:modified xsi:type="dcterms:W3CDTF">2014-10-22T15:47:00Z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TC101686519990</vt:lpwstr>
  </property>
</Properties>
</file>